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9d2bf52" w14:textId="9d2bf5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DE4F95">
        <w:rPr>
          <w:rFonts w:ascii="Arial" w:hAnsi="Arial" w:cs="Arial"/>
        </w:rPr>
        <w:t>187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5251A1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DE4F95">
        <w:rPr>
          <w:rFonts w:ascii="Arial" w:hAnsi="Arial" w:cs="Arial"/>
        </w:rPr>
        <w:t>38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F24E03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kod Trgovačkog suda u Zadru, u stečajnom postupku nad stečajnim dužnikom</w:t>
      </w:r>
      <w:r w:rsidRPr="00CE2A3F" w:rsidR="00A5624C">
        <w:rPr>
          <w:rFonts w:ascii="Arial" w:hAnsi="Arial" w:cs="Arial"/>
        </w:rPr>
        <w:t xml:space="preserve"> </w:t>
      </w:r>
      <w:r w:rsidRPr="007F451E" w:rsidR="00FA32AA">
        <w:rPr>
          <w:rFonts w:ascii="Arial" w:hAnsi="Arial" w:cs="Arial"/>
          <w:lang w:eastAsia="en-US"/>
        </w:rPr>
        <w:t>PADRE PADRONE j.d.o.o. za proizvodnju i preradu mesa Drinovci</w:t>
      </w:r>
      <w:r w:rsidR="00FA32AA">
        <w:rPr>
          <w:rFonts w:ascii="Arial" w:hAnsi="Arial" w:cs="Arial"/>
          <w:lang w:eastAsia="en-US"/>
        </w:rPr>
        <w:t xml:space="preserve"> u stečaju</w:t>
      </w:r>
      <w:r w:rsidRPr="007F451E" w:rsidR="00FA32AA">
        <w:rPr>
          <w:rFonts w:ascii="Arial" w:hAnsi="Arial" w:cs="Arial"/>
          <w:lang w:eastAsia="en-US"/>
        </w:rPr>
        <w:t>, Ivići 7, OIB: 13512205268</w:t>
      </w:r>
      <w:r w:rsidRPr="00CE2A3F" w:rsidR="00F30D73">
        <w:rPr>
          <w:rFonts w:ascii="Arial" w:hAnsi="Arial" w:cs="Arial"/>
        </w:rPr>
        <w:t>,</w:t>
      </w:r>
      <w:r w:rsidRPr="00CE2A3F" w:rsidR="00CA1A21">
        <w:rPr>
          <w:rFonts w:ascii="Arial" w:hAnsi="Arial" w:cs="Arial"/>
        </w:rPr>
        <w:t xml:space="preserve"> zastupan</w:t>
      </w:r>
      <w:r w:rsidRPr="00CE2A3F" w:rsidR="009D40AC">
        <w:rPr>
          <w:rFonts w:ascii="Arial" w:hAnsi="Arial" w:cs="Arial"/>
        </w:rPr>
        <w:t>om</w:t>
      </w:r>
      <w:r w:rsidR="000C7365">
        <w:rPr>
          <w:rFonts w:ascii="Arial" w:hAnsi="Arial" w:cs="Arial"/>
        </w:rPr>
        <w:t xml:space="preserve"> po stečajnom</w:t>
      </w:r>
      <w:r w:rsidRPr="00CE2A3F" w:rsidR="00090395">
        <w:rPr>
          <w:rFonts w:ascii="Arial" w:hAnsi="Arial" w:cs="Arial"/>
        </w:rPr>
        <w:t xml:space="preserve"> upravitelj</w:t>
      </w:r>
      <w:r w:rsidR="000C7365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FA32AA">
        <w:rPr>
          <w:rFonts w:ascii="Arial" w:hAnsi="Arial" w:cs="Arial"/>
        </w:rPr>
        <w:t>Mateu Ercegu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5251A1">
        <w:rPr>
          <w:rFonts w:ascii="Arial" w:hAnsi="Arial" w:cs="Arial"/>
        </w:rPr>
        <w:t>12</w:t>
      </w:r>
      <w:r w:rsidRPr="00CE2A3F" w:rsidR="00651E9B">
        <w:rPr>
          <w:rFonts w:ascii="Arial" w:hAnsi="Arial" w:cs="Arial"/>
        </w:rPr>
        <w:t xml:space="preserve">. </w:t>
      </w:r>
      <w:r w:rsidR="005251A1">
        <w:rPr>
          <w:rFonts w:ascii="Arial" w:hAnsi="Arial" w:cs="Arial"/>
        </w:rPr>
        <w:t>siječnja 2022</w:t>
      </w:r>
      <w:r w:rsidRPr="00CE2A3F" w:rsidR="00651E9B">
        <w:rPr>
          <w:rFonts w:ascii="Arial" w:hAnsi="Arial" w:cs="Arial"/>
        </w:rPr>
        <w:t>.</w:t>
      </w:r>
    </w:p>
    <w:p w:rsidRPr="00CE2A3F" w:rsidR="00A53E98" w:rsidP="009E003C" w:rsidRDefault="00A53E98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Ardena Bajlo, </w:t>
      </w:r>
      <w:r w:rsidRPr="00CE2A3F" w:rsidR="00651E9B">
        <w:rPr>
          <w:rFonts w:ascii="Arial" w:hAnsi="Arial" w:cs="Arial"/>
        </w:rPr>
        <w:t>sutkinja</w:t>
      </w:r>
    </w:p>
    <w:p w:rsidRPr="00CE2A3F" w:rsidR="009E003C" w:rsidP="009E003C" w:rsidRDefault="00CD7F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</w:t>
      </w:r>
      <w:r w:rsidRPr="00CE2A3F" w:rsidR="009E003C">
        <w:rPr>
          <w:rFonts w:ascii="Arial" w:hAnsi="Arial" w:cs="Arial"/>
        </w:rPr>
        <w:t>, zapisničar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FA32AA">
        <w:rPr>
          <w:rFonts w:ascii="Arial" w:hAnsi="Arial" w:cs="Arial"/>
        </w:rPr>
        <w:t>9</w:t>
      </w:r>
      <w:r w:rsidRPr="00CE2A3F" w:rsidR="00651E9B">
        <w:rPr>
          <w:rFonts w:ascii="Arial" w:hAnsi="Arial" w:cs="Arial"/>
        </w:rPr>
        <w:t>,</w:t>
      </w:r>
      <w:r w:rsidR="00FA32AA">
        <w:rPr>
          <w:rFonts w:ascii="Arial" w:hAnsi="Arial" w:cs="Arial"/>
        </w:rPr>
        <w:t>30</w:t>
      </w:r>
      <w:r w:rsidRPr="00CE2A3F" w:rsidR="00A5237A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9E003C" w:rsidP="009E003C" w:rsidRDefault="009E003C">
      <w:pPr>
        <w:ind w:left="360"/>
        <w:rPr>
          <w:rFonts w:ascii="Arial" w:hAnsi="Arial" w:cs="Arial"/>
        </w:rPr>
      </w:pPr>
    </w:p>
    <w:p w:rsidRPr="00CE2A3F" w:rsidR="009E003C" w:rsidP="009E003C" w:rsidRDefault="005251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CE2A3F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Pr="00CE2A3F" w:rsidR="00090395">
        <w:rPr>
          <w:rFonts w:ascii="Arial" w:hAnsi="Arial" w:cs="Arial"/>
        </w:rPr>
        <w:t xml:space="preserve"> </w:t>
      </w:r>
      <w:r w:rsidR="00FA32AA">
        <w:rPr>
          <w:rFonts w:ascii="Arial" w:hAnsi="Arial" w:cs="Arial"/>
        </w:rPr>
        <w:t>Mateo Erceg</w:t>
      </w:r>
      <w:r w:rsidRPr="00CE2A3F" w:rsidR="00651E9B">
        <w:rPr>
          <w:rFonts w:ascii="Arial" w:hAnsi="Arial" w:cs="Arial"/>
        </w:rPr>
        <w:t>,</w:t>
      </w:r>
      <w:r w:rsidRPr="00CE2A3F" w:rsidR="009E003C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 xml:space="preserve">i </w:t>
      </w:r>
      <w:r w:rsidRPr="00CE2A3F" w:rsidR="009E003C">
        <w:rPr>
          <w:rFonts w:ascii="Arial" w:hAnsi="Arial" w:cs="Arial"/>
        </w:rPr>
        <w:t>upravitelj.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4C6A46" w:rsidP="00793082" w:rsidRDefault="00793082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vjerovnika:</w:t>
      </w:r>
      <w:r w:rsidRPr="00CE2A3F" w:rsidR="004C6A46">
        <w:rPr>
          <w:rFonts w:ascii="Arial" w:hAnsi="Arial" w:cs="Arial"/>
        </w:rPr>
        <w:t xml:space="preserve"> </w:t>
      </w:r>
      <w:r w:rsidR="00C54034">
        <w:rPr>
          <w:rFonts w:ascii="Arial" w:hAnsi="Arial" w:cs="Arial"/>
        </w:rPr>
        <w:t>nitko</w:t>
      </w:r>
      <w:r w:rsidRPr="00CE2A3F" w:rsidR="004C6A46">
        <w:rPr>
          <w:rFonts w:ascii="Arial" w:hAnsi="Arial" w:cs="Arial"/>
        </w:rPr>
        <w:t xml:space="preserve"> </w:t>
      </w:r>
    </w:p>
    <w:p w:rsidR="00CE2A3F" w:rsidP="00CD0B71" w:rsidRDefault="00CE2A3F">
      <w:pPr>
        <w:ind w:left="360" w:hanging="360"/>
        <w:jc w:val="both"/>
        <w:rPr>
          <w:rFonts w:ascii="Arial" w:hAnsi="Arial" w:cs="Arial"/>
        </w:rPr>
      </w:pPr>
    </w:p>
    <w:p w:rsidR="00C54034" w:rsidP="00CD0B71" w:rsidRDefault="00C54034">
      <w:pPr>
        <w:ind w:left="360" w:hanging="360"/>
        <w:jc w:val="both"/>
        <w:rPr>
          <w:rFonts w:ascii="Arial" w:hAnsi="Arial" w:cs="Arial"/>
        </w:rPr>
      </w:pPr>
    </w:p>
    <w:p w:rsidR="00C54034" w:rsidP="00C54034" w:rsidRDefault="00C540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ispitnog kao ni izvještajnog ročišta, te donosi</w:t>
      </w:r>
    </w:p>
    <w:p w:rsidR="00C54034" w:rsidP="00CD0B71" w:rsidRDefault="00C54034">
      <w:pPr>
        <w:ind w:left="360" w:hanging="360"/>
        <w:jc w:val="both"/>
        <w:rPr>
          <w:rFonts w:ascii="Arial" w:hAnsi="Arial" w:cs="Arial"/>
        </w:rPr>
      </w:pPr>
    </w:p>
    <w:p w:rsidR="00C54034" w:rsidP="00C54034" w:rsidRDefault="00C54034">
      <w:pPr>
        <w:ind w:left="360" w:hanging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nj e</w:t>
      </w:r>
    </w:p>
    <w:p w:rsidR="00C54034" w:rsidP="00CD0B71" w:rsidRDefault="00C54034">
      <w:pPr>
        <w:ind w:left="360" w:hanging="360"/>
        <w:jc w:val="both"/>
        <w:rPr>
          <w:rFonts w:ascii="Arial" w:hAnsi="Arial" w:cs="Arial"/>
        </w:rPr>
      </w:pPr>
    </w:p>
    <w:p w:rsidR="00C54034" w:rsidP="00CD0B71" w:rsidRDefault="00C54034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ispitno i izvještajno ročište odgađaju se i bit će zakazani naknadno pisanim putem.</w:t>
      </w:r>
    </w:p>
    <w:p w:rsidR="00C54034" w:rsidP="00CD0B71" w:rsidRDefault="00C54034">
      <w:pPr>
        <w:ind w:left="360" w:hanging="360"/>
        <w:jc w:val="both"/>
        <w:rPr>
          <w:rFonts w:ascii="Arial" w:hAnsi="Arial" w:cs="Arial"/>
        </w:rPr>
      </w:pPr>
    </w:p>
    <w:p w:rsidRPr="00CE2A3F" w:rsidR="002005B8" w:rsidP="002005B8" w:rsidRDefault="0077444A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C54034">
        <w:rPr>
          <w:rFonts w:ascii="Arial" w:hAnsi="Arial" w:cs="Arial"/>
        </w:rPr>
        <w:t>9</w:t>
      </w:r>
      <w:r w:rsidRPr="00CE2A3F" w:rsidR="002005B8">
        <w:rPr>
          <w:rFonts w:ascii="Arial" w:hAnsi="Arial" w:cs="Arial"/>
        </w:rPr>
        <w:t>,</w:t>
      </w:r>
      <w:r w:rsidR="00C54034">
        <w:rPr>
          <w:rFonts w:ascii="Arial" w:hAnsi="Arial" w:cs="Arial"/>
        </w:rPr>
        <w:t>38</w:t>
      </w:r>
      <w:r w:rsidRPr="00CE2A3F" w:rsidR="002005B8">
        <w:rPr>
          <w:rFonts w:ascii="Arial" w:hAnsi="Arial" w:cs="Arial"/>
        </w:rPr>
        <w:t xml:space="preserve"> sati.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9E003C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2005B8"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C54034">
      <w:rPr>
        <w:rFonts w:ascii="Arial" w:hAnsi="Arial" w:cs="Arial"/>
        <w:noProof/>
      </w:rPr>
      <w:t>5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DE4F95">
      <w:rPr>
        <w:rFonts w:ascii="Arial" w:hAnsi="Arial" w:cs="Arial"/>
      </w:rPr>
      <w:t>187</w:t>
    </w:r>
    <w:r w:rsidRPr="00CE2A3F">
      <w:rPr>
        <w:rFonts w:ascii="Arial" w:hAnsi="Arial" w:cs="Arial"/>
      </w:rPr>
      <w:t>/</w:t>
    </w:r>
    <w:r w:rsidR="005251A1">
      <w:rPr>
        <w:rFonts w:ascii="Arial" w:hAnsi="Arial" w:cs="Arial"/>
      </w:rPr>
      <w:t>21</w:t>
    </w:r>
    <w:r w:rsidRPr="00CE2A3F">
      <w:rPr>
        <w:rFonts w:ascii="Arial" w:hAnsi="Arial" w:cs="Arial"/>
      </w:rPr>
      <w:t>-</w:t>
    </w:r>
    <w:r w:rsidR="00DE4F95">
      <w:rPr>
        <w:rFonts w:ascii="Arial" w:hAnsi="Arial" w:cs="Arial"/>
      </w:rPr>
      <w:t>38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6"/>
  </w:num>
  <w:num w:numId="6">
    <w:abstractNumId w:val="15"/>
  </w:num>
  <w:num w:numId="7">
    <w:abstractNumId w:val="7"/>
  </w:num>
  <w:num w:numId="8">
    <w:abstractNumId w:val="5"/>
  </w:num>
  <w:num w:numId="9">
    <w:abstractNumId w:val="8"/>
  </w:num>
  <w:num w:numId="10">
    <w:abstractNumId w:val="21"/>
  </w:num>
  <w:num w:numId="11">
    <w:abstractNumId w:val="2"/>
  </w:num>
  <w:num w:numId="12">
    <w:abstractNumId w:val="11"/>
  </w:num>
  <w:num w:numId="13">
    <w:abstractNumId w:val="25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4"/>
  </w:num>
  <w:num w:numId="26">
    <w:abstractNumId w:val="13"/>
  </w:num>
  <w:num w:numId="2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C7365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2B7F"/>
    <w:rsid w:val="00314050"/>
    <w:rsid w:val="00324C09"/>
    <w:rsid w:val="003725A6"/>
    <w:rsid w:val="00381B26"/>
    <w:rsid w:val="003853F9"/>
    <w:rsid w:val="003865B2"/>
    <w:rsid w:val="003B3D8E"/>
    <w:rsid w:val="003E22D0"/>
    <w:rsid w:val="003F2267"/>
    <w:rsid w:val="003F539D"/>
    <w:rsid w:val="003F6C10"/>
    <w:rsid w:val="0040393E"/>
    <w:rsid w:val="0040401B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D7A96"/>
    <w:rsid w:val="006E39E9"/>
    <w:rsid w:val="007058C7"/>
    <w:rsid w:val="00722A49"/>
    <w:rsid w:val="00723315"/>
    <w:rsid w:val="00733C82"/>
    <w:rsid w:val="0074069B"/>
    <w:rsid w:val="00747919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334F7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034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4F95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32AA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4040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40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401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401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401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04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01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01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01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2022.</izvorni_sadrzaj>
    <derivirana_varijabla naziv="DomainObject.StvarniPocetakDatum_1">12. siječnja 2022.</derivirana_varijabla>
  </DomainObject.StvarniPocetakDatum>
  <DomainObject.StvarniZavrsetakDatum>
    <izvorni_sadrzaj>12. siječnja 2022.</izvorni_sadrzaj>
    <derivirana_varijabla naziv="DomainObject.StvarniZavrsetakDatum_1">12. siječnja 2022.</derivirana_varijabla>
  </DomainObject.StvarniZavrsetakDatum>
  <DomainObject.PlaniraniZavrsetakDatum>
    <izvorni_sadrzaj>12. siječnja 2022.</izvorni_sadrzaj>
    <derivirana_varijabla naziv="DomainObject.PlaniraniZavrsetakDatum_1">12. siječnja 2022.</derivirana_varijabla>
  </DomainObject.PlaniraniZavrsetakDatum>
  <DomainObject.PlaniraniPocetakDatum>
    <izvorni_sadrzaj>12. siječnja 2022.</izvorni_sadrzaj>
    <derivirana_varijabla naziv="DomainObject.PlaniraniPocetakDatum_1">12. siječnja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09:38</izvorni_sadrzaj>
    <derivirana_varijabla naziv="DomainObject.StvarniZavrsetakVrijeme_1">09:38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2022.</izvorni_sadrzaj>
    <derivirana_varijabla naziv="DomainObject.Zapisnik.DatumKreiranja_1">12.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St-187/2021-39</izvorni_sadrzaj>
    <derivirana_varijabla naziv="DomainObject.Zapisnik.Oznaka_1">St-187/2021-39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ožujka 2021.</izvorni_sadrzaj>
    <derivirana_varijabla naziv="DomainObject.Predmet.DatumIzradeOptuznogAkta_1">8. ožujka 2021.</derivirana_varijabla>
  </DomainObject.Predmet.DatumIzradeOptuznogAkta>
  <DomainObject.Predmet.DatumIzradeOptuznogAktaFormated>
    <izvorni_sadrzaj>8.3.2021.</izvorni_sadrzaj>
    <derivirana_varijabla naziv="DomainObject.Predmet.DatumIzradeOptuznogAktaFormated_1">8.3.2021.</derivirana_varijabla>
  </DomainObject.Predmet.DatumIzradeOptuznogAktaFormated>
  <DomainObject.Predmet.DatumOsnivanja>
    <izvorni_sadrzaj>9. ožujka 2021.</izvorni_sadrzaj>
    <derivirana_varijabla naziv="DomainObject.Predmet.DatumOsnivanja_1">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ožujka 2021.</izvorni_sadrzaj>
    <derivirana_varijabla naziv="DomainObject.Predmet.DatumPrimitkaOptuznogAkta_1">8.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St-187/2021</izvorni_sadrzaj>
    <derivirana_varijabla naziv="DomainObject.Predmet.OznakaBroj_1">St-187/2021</derivirana_varijabla>
  </DomainObject.Predmet.OznakaBroj>
  <DomainObject.Predmet.OznakaBrojOptuznogAkta>
    <izvorni_sadrzaj>04-06-21-2451</izvorni_sadrzaj>
    <derivirana_varijabla naziv="DomainObject.Predmet.OznakaBrojOptuznogAkta_1">04-06-21-2451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PADRE PADRONE j.d.o.o. za proizvodnju i preradu mesa</izvorni_sadrzaj>
    <derivirana_varijabla naziv="DomainObject.Predmet.ProtustrankaFormated_1">  PADRE PADRONE j.d.o.o. za proizvodnju i preradu mesa</derivirana_varijabla>
  </DomainObject.Predmet.ProtustrankaFormated>
  <DomainObject.Predmet.ProtustrankaFormatedOIB>
    <izvorni_sadrzaj>  PADRE PADRONE j.d.o.o. za proizvodnju i preradu mesa, OIB 13512205268</izvorni_sadrzaj>
    <derivirana_varijabla naziv="DomainObject.Predmet.ProtustrankaFormatedOIB_1">  PADRE PADRONE j.d.o.o. za proizvodnju i preradu mesa, OIB 13512205268</derivirana_varijabla>
  </DomainObject.Predmet.ProtustrankaFormatedOIB>
  <DomainObject.Predmet.ProtustrankaFormatedWithAdress>
    <izvorni_sadrzaj> PADRE PADRONE j.d.o.o. za proizvodnju i preradu mesa, Ivići 7, 22320 Drinovci</izvorni_sadrzaj>
    <derivirana_varijabla naziv="DomainObject.Predmet.ProtustrankaFormatedWithAdress_1"> PADRE PADRONE j.d.o.o. za proizvodnju i preradu mesa, Ivići 7, 22320 Drinovci</derivirana_varijabla>
  </DomainObject.Predmet.ProtustrankaFormatedWithAdress>
  <DomainObject.Predmet.ProtustrankaFormatedWithAdressOIB>
    <izvorni_sadrzaj> PADRE PADRONE j.d.o.o. za proizvodnju i preradu mesa, OIB 13512205268, Ivići 7, 22320 Drinovci</izvorni_sadrzaj>
    <derivirana_varijabla naziv="DomainObject.Predmet.ProtustrankaFormatedWithAdressOIB_1"> PADRE PADRONE j.d.o.o. za proizvodnju i preradu mesa, OIB 13512205268, Ivići 7, 22320 Drinovci</derivirana_varijabla>
  </DomainObject.Predmet.ProtustrankaFormatedWithAdressOIB>
  <DomainObject.Predmet.ProtustrankaWithAdress>
    <izvorni_sadrzaj>PADRE PADRONE j.d.o.o. za proizvodnju i preradu mesa Ivići 7, 22320 Drinovci</izvorni_sadrzaj>
    <derivirana_varijabla naziv="DomainObject.Predmet.ProtustrankaWithAdress_1">PADRE PADRONE j.d.o.o. za proizvodnju i preradu mesa Ivići 7, 22320 Drinovci</derivirana_varijabla>
  </DomainObject.Predmet.ProtustrankaWithAdress>
  <DomainObject.Predmet.ProtustrankaWithAdressOIB>
    <izvorni_sadrzaj>PADRE PADRONE j.d.o.o. za proizvodnju i preradu mesa, OIB 13512205268, Ivići 7, 22320 Drinovci</izvorni_sadrzaj>
    <derivirana_varijabla naziv="DomainObject.Predmet.ProtustrankaWithAdressOIB_1">PADRE PADRONE j.d.o.o. za proizvodnju i preradu mesa, OIB 13512205268, Ivići 7, 22320 Drinovci</derivirana_varijabla>
  </DomainObject.Predmet.ProtustrankaWithAdressOIB>
  <DomainObject.Predmet.ProtustrankaNazivFormated>
    <izvorni_sadrzaj>PADRE PADRONE j.d.o.o. za proizvodnju i preradu mesa</izvorni_sadrzaj>
    <derivirana_varijabla naziv="DomainObject.Predmet.ProtustrankaNazivFormated_1">PADRE PADRONE j.d.o.o. za proizvodnju i preradu mesa</derivirana_varijabla>
  </DomainObject.Predmet.ProtustrankaNazivFormated>
  <DomainObject.Predmet.ProtustrankaNazivFormatedOIB>
    <izvorni_sadrzaj>PADRE PADRONE j.d.o.o. za proizvodnju i preradu mesa, OIB 13512205268</izvorni_sadrzaj>
    <derivirana_varijabla naziv="DomainObject.Predmet.ProtustrankaNazivFormatedOIB_1">PADRE PADRONE j.d.o.o. za proizvodnju i preradu mesa, OIB 13512205268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Željko Ivić</izvorni_sadrzaj>
    <derivirana_varijabla naziv="DomainObject.Predmet.StrankaFormated_1">  Financijska agencija (FINA); Željko Ivić</derivirana_varijabla>
  </DomainObject.Predmet.StrankaFormated>
  <DomainObject.Predmet.StrankaFormatedOIB>
    <izvorni_sadrzaj>  Financijska agencija (FINA), OIB 85821130368; Željko Ivić, OIB 45381507994</izvorni_sadrzaj>
    <derivirana_varijabla naziv="DomainObject.Predmet.StrankaFormatedOIB_1">  Financijska agencija (FINA), OIB 85821130368; Željko Ivić, OIB 45381507994</derivirana_varijabla>
  </DomainObject.Predmet.StrankaFormatedOIB>
  <DomainObject.Predmet.StrankaFormatedWithAdress>
    <izvorni_sadrzaj> Financijska agencija (FINA), Ulica grada Vukovara 70, 10000 Zagreb; Željko Ivić, Ivići 7, 22320 Drinovci</izvorni_sadrzaj>
    <derivirana_varijabla naziv="DomainObject.Predmet.StrankaFormatedWithAdress_1"> Financijska agencija (FINA), Ulica grada Vukovara 70, 10000 Zagreb; Željko Ivić, Ivići 7, 22320 Drinovci</derivirana_varijabla>
  </DomainObject.Predmet.StrankaFormatedWithAdress>
  <DomainObject.Predmet.StrankaFormatedWithAdressOIB>
    <izvorni_sadrzaj> Financijska agencija (FINA), OIB 85821130368, Ulica grada Vukovara 70, 10000 Zagreb; Željko Ivić, OIB 45381507994, Ivići 7, 22320 Drinovci</izvorni_sadrzaj>
    <derivirana_varijabla naziv="DomainObject.Predmet.StrankaFormatedWithAdressOIB_1"> Financijska agencija (FINA), OIB 85821130368, Ulica grada Vukovara 70, 10000 Zagreb; Željko Ivić, OIB 45381507994, Ivići 7, 22320 Drinovci</derivirana_varijabla>
  </DomainObject.Predmet.StrankaFormatedWithAdressOIB>
  <DomainObject.Predmet.StrankaWithAdress>
    <izvorni_sadrzaj>Financijska agencija (FINA) Ulica grada Vukovara 70,10000 Zagreb,Željko Ivić Ivići 7,22320 Drinovci</izvorni_sadrzaj>
    <derivirana_varijabla naziv="DomainObject.Predmet.StrankaWithAdress_1">Financijska agencija (FINA) Ulica grada Vukovara 70,10000 Zagreb,Željko Ivić Ivići 7,22320 Drinovci</derivirana_varijabla>
  </DomainObject.Predmet.StrankaWithAdress>
  <DomainObject.Predmet.StrankaWithAdressOIB>
    <izvorni_sadrzaj>Financijska agencija (FINA), OIB 85821130368, Ulica grada Vukovara 70,10000 Zagreb,Željko Ivić, OIB 45381507994, Ivići 7,22320 Drinovci</izvorni_sadrzaj>
    <derivirana_varijabla naziv="DomainObject.Predmet.StrankaWithAdressOIB_1">Financijska agencija (FINA), OIB 85821130368, Ulica grada Vukovara 70,10000 Zagreb,Željko Ivić, OIB 45381507994, Ivići 7,22320 Drinovci</derivirana_varijabla>
  </DomainObject.Predmet.StrankaWithAdressOIB>
  <DomainObject.Predmet.StrankaNazivFormated>
    <izvorni_sadrzaj>Financijska agencija (FINA),Željko Ivić</izvorni_sadrzaj>
    <derivirana_varijabla naziv="DomainObject.Predmet.StrankaNazivFormated_1">Financijska agencija (FINA),Željko Ivić</derivirana_varijabla>
  </DomainObject.Predmet.StrankaNazivFormated>
  <DomainObject.Predmet.StrankaNazivFormatedOIB>
    <izvorni_sadrzaj>Financijska agencija (FINA), OIB 85821130368,Željko Ivić, OIB 45381507994</izvorni_sadrzaj>
    <derivirana_varijabla naziv="DomainObject.Predmet.StrankaNazivFormatedOIB_1">Financijska agencija (FINA), OIB 85821130368,Željko Ivić, OIB 45381507994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Željko Ivić</item>
    </izvorni_sadrzaj>
    <derivirana_varijabla naziv="DomainObject.Predmet.StrankaListFormated_1">
      <item>Financijska agencija (FINA)</item>
      <item>Željko Ivić</item>
    </derivirana_varijabla>
  </DomainObject.Predmet.StrankaListFormated>
  <DomainObject.Predmet.StrankaListFormatedOIB>
    <izvorni_sadrzaj>
      <item>Financijska agencija (FINA), OIB 85821130368</item>
      <item>Željko Ivić, OIB 45381507994</item>
    </izvorni_sadrzaj>
    <derivirana_varijabla naziv="DomainObject.Predmet.StrankaListFormatedOIB_1">
      <item>Financijska agencija (FINA), OIB 85821130368</item>
      <item>Željko Ivić, OIB 45381507994</item>
    </derivirana_varijabla>
  </DomainObject.Predmet.StrankaListFormatedOIB>
  <DomainObject.Predmet.StrankaListFormatedWithAdress>
    <izvorni_sadrzaj>
      <item>Financijska agencija (FINA), Ulica grada Vukovara 70, 10000 Zagreb</item>
      <item>Željko Ivić, Ivići 7, 22320 Drinovci</item>
    </izvorni_sadrzaj>
    <derivirana_varijabla naziv="DomainObject.Predmet.StrankaListFormatedWithAdress_1">
      <item>Financijska agencija (FINA), Ulica grada Vukovara 70, 10000 Zagreb</item>
      <item>Željko Ivić, Ivići 7, 22320 Drinovci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Željko Ivić, OIB 45381507994, Ivići 7, 22320 Drinovci</item>
    </izvorni_sadrzaj>
    <derivirana_varijabla naziv="DomainObject.Predmet.StrankaListFormatedWithAdressOIB_1">
      <item>Financijska agencija (FINA), OIB 85821130368, Ulica grada Vukovara 70, 10000 Zagreb</item>
      <item>Željko Ivić, OIB 45381507994, Ivići 7, 22320 Drinovci</item>
    </derivirana_varijabla>
  </DomainObject.Predmet.StrankaListFormatedWithAdressOIB>
  <DomainObject.Predmet.StrankaListNazivFormated>
    <izvorni_sadrzaj>
      <item>Financijska agencija (FINA)</item>
      <item>Željko Ivić</item>
    </izvorni_sadrzaj>
    <derivirana_varijabla naziv="DomainObject.Predmet.StrankaListNazivFormated_1">
      <item>Financijska agencija (FINA)</item>
      <item>Željko Ivić</item>
    </derivirana_varijabla>
  </DomainObject.Predmet.StrankaListNazivFormated>
  <DomainObject.Predmet.StrankaListNazivFormatedOIB>
    <izvorni_sadrzaj>
      <item>Financijska agencija (FINA), OIB 85821130368</item>
      <item>Željko Ivić, OIB 45381507994</item>
    </izvorni_sadrzaj>
    <derivirana_varijabla naziv="DomainObject.Predmet.StrankaListNazivFormatedOIB_1">
      <item>Financijska agencija (FINA), OIB 85821130368</item>
      <item>Željko Ivić, OIB 45381507994</item>
    </derivirana_varijabla>
  </DomainObject.Predmet.StrankaListNazivFormatedOIB>
  <DomainObject.Predmet.ProtuStrankaListFormated>
    <izvorni_sadrzaj>
      <item>PADRE PADRONE j.d.o.o. za proizvodnju i preradu mesa</item>
    </izvorni_sadrzaj>
    <derivirana_varijabla naziv="DomainObject.Predmet.ProtuStrankaListFormated_1">
      <item>PADRE PADRONE j.d.o.o. za proizvodnju i preradu mesa</item>
    </derivirana_varijabla>
  </DomainObject.Predmet.ProtuStrankaListFormated>
  <DomainObject.Predmet.ProtuStrankaListFormatedOIB>
    <izvorni_sadrzaj>
      <item>PADRE PADRONE j.d.o.o. za proizvodnju i preradu mesa, OIB 13512205268</item>
    </izvorni_sadrzaj>
    <derivirana_varijabla naziv="DomainObject.Predmet.ProtuStrankaListFormatedOIB_1">
      <item>PADRE PADRONE j.d.o.o. za proizvodnju i preradu mesa, OIB 13512205268</item>
    </derivirana_varijabla>
  </DomainObject.Predmet.ProtuStrankaListFormatedOIB>
  <DomainObject.Predmet.ProtuStrankaListFormatedWithAdress>
    <izvorni_sadrzaj>
      <item>PADRE PADRONE j.d.o.o. za proizvodnju i preradu mesa, Ivići 7, 22320 Drinovci</item>
    </izvorni_sadrzaj>
    <derivirana_varijabla naziv="DomainObject.Predmet.ProtuStrankaListFormatedWithAdress_1">
      <item>PADRE PADRONE j.d.o.o. za proizvodnju i preradu mesa, Ivići 7, 22320 Drinovci</item>
    </derivirana_varijabla>
  </DomainObject.Predmet.ProtuStrankaListFormatedWithAdress>
  <DomainObject.Predmet.ProtuStrankaListFormatedWithAdressOIB>
    <izvorni_sadrzaj>
      <item>PADRE PADRONE j.d.o.o. za proizvodnju i preradu mesa, OIB 13512205268, Ivići 7, 22320 Drinovci</item>
    </izvorni_sadrzaj>
    <derivirana_varijabla naziv="DomainObject.Predmet.ProtuStrankaListFormatedWithAdressOIB_1">
      <item>PADRE PADRONE j.d.o.o. za proizvodnju i preradu mesa, OIB 13512205268, Ivići 7, 22320 Drinovci</item>
    </derivirana_varijabla>
  </DomainObject.Predmet.ProtuStrankaListFormatedWithAdressOIB>
  <DomainObject.Predmet.ProtuStrankaListNazivFormated>
    <izvorni_sadrzaj>
      <item>PADRE PADRONE j.d.o.o. za proizvodnju i preradu mesa</item>
    </izvorni_sadrzaj>
    <derivirana_varijabla naziv="DomainObject.Predmet.ProtuStrankaListNazivFormated_1">
      <item>PADRE PADRONE j.d.o.o. za proizvodnju i preradu mesa</item>
    </derivirana_varijabla>
  </DomainObject.Predmet.ProtuStrankaListNazivFormated>
  <DomainObject.Predmet.ProtuStrankaListNazivFormatedOIB>
    <izvorni_sadrzaj>
      <item>PADRE PADRONE j.d.o.o. za proizvodnju i preradu mesa, OIB 13512205268</item>
    </izvorni_sadrzaj>
    <derivirana_varijabla naziv="DomainObject.Predmet.ProtuStrankaListNazivFormatedOIB_1">
      <item>PADRE PADRONE j.d.o.o. za proizvodnju i preradu mesa, OIB 13512205268</item>
    </derivirana_varijabla>
  </DomainObject.Predmet.ProtuStrankaListNazivFormatedOIB>
  <DomainObject.Predmet.OstaliListFormated>
    <izvorni_sadrzaj>
      <item>Željko Ivić</item>
      <item>Đorđe Malešević</item>
    </izvorni_sadrzaj>
    <derivirana_varijabla naziv="DomainObject.Predmet.OstaliListFormated_1">
      <item>Željko Ivić</item>
      <item>Đorđe Malešević</item>
    </derivirana_varijabla>
  </DomainObject.Predmet.OstaliListFormated>
  <DomainObject.Predmet.OstaliListFormatedOIB>
    <izvorni_sadrzaj>
      <item>Željko Ivić, OIB 45381507994</item>
      <item>Đorđe Malešević, OIB 40598791206</item>
    </izvorni_sadrzaj>
    <derivirana_varijabla naziv="DomainObject.Predmet.OstaliListFormatedOIB_1">
      <item>Željko Ivić, OIB 45381507994</item>
      <item>Đorđe Malešević, OIB 40598791206</item>
    </derivirana_varijabla>
  </DomainObject.Predmet.OstaliListFormatedOIB>
  <DomainObject.Predmet.OstaliListFormatedWithAdress>
    <izvorni_sadrzaj>
      <item>Željko Ivić, Ivići 7, 22320 Drinovci</item>
      <item>Đorđe Malešević, S. Radića 20, 22000 Šibenik</item>
    </izvorni_sadrzaj>
    <derivirana_varijabla naziv="DomainObject.Predmet.OstaliListFormatedWithAdress_1">
      <item>Željko Ivić, Ivići 7, 22320 Drinovci</item>
      <item>Đorđe Malešević, S. Radića 20, 22000 Šibenik</item>
    </derivirana_varijabla>
  </DomainObject.Predmet.OstaliListFormatedWithAdress>
  <DomainObject.Predmet.OstaliListFormatedWithAdressOIB>
    <izvorni_sadrzaj>
      <item>Željko Ivić, OIB 45381507994, Ivići 7, 22320 Drinovci</item>
      <item>Đorđe Malešević, OIB 40598791206, S. Radića 20, 22000 Šibenik</item>
    </izvorni_sadrzaj>
    <derivirana_varijabla naziv="DomainObject.Predmet.OstaliListFormatedWithAdressOIB_1">
      <item>Željko Ivić, OIB 45381507994, Ivići 7, 22320 Drinovci</item>
      <item>Đorđe Malešević, OIB 40598791206, S. Radića 20, 22000 Šibenik</item>
    </derivirana_varijabla>
  </DomainObject.Predmet.OstaliListFormatedWithAdressOIB>
  <DomainObject.Predmet.OstaliListNazivFormated>
    <izvorni_sadrzaj>
      <item>Željko Ivić</item>
      <item>Đorđe Malešević</item>
    </izvorni_sadrzaj>
    <derivirana_varijabla naziv="DomainObject.Predmet.OstaliListNazivFormated_1">
      <item>Željko Ivić</item>
      <item>Đorđe Malešević</item>
    </derivirana_varijabla>
  </DomainObject.Predmet.OstaliListNazivFormated>
  <DomainObject.Predmet.OstaliListNazivFormatedOIB>
    <izvorni_sadrzaj>
      <item>Željko Ivić, OIB 45381507994</item>
      <item>Đorđe Malešević, OIB 40598791206</item>
    </izvorni_sadrzaj>
    <derivirana_varijabla naziv="DomainObject.Predmet.OstaliListNazivFormatedOIB_1">
      <item>Željko Ivić, OIB 45381507994</item>
      <item>Đorđe Malešević, OIB 40598791206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siječnja 2022.</izvorni_sadrzaj>
    <derivirana_varijabla naziv="DomainObject.Datum_1">12. siječnja 2022.</derivirana_varijabla>
  </DomainObject.Datum>
  <DomainObject.PoslovniBrojDokumenta>
    <izvorni_sadrzaj>St-187/2021-39</izvorni_sadrzaj>
    <derivirana_varijabla naziv="DomainObject.PoslovniBrojDokumenta_1">St-187/2021-39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PADRE PADRONE j.d.o.o. za proizvodnju i preradu mesa</izvorni_sadrzaj>
    <derivirana_varijabla naziv="DomainObject.Predmet.ProtustrankaIDrugi_1">PADRE PADRONE j.d.o.o. za proizvodnju i preradu mesa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PADRE PADRONE j.d.o.o. za proizvodnju i preradu mesa, OIB 13512205268, Ivići 7, 22320 Drinovci</izvorni_sadrzaj>
    <derivirana_varijabla naziv="DomainObject.Predmet.ProtustrankaIDrugiAdressOIB_1">PADRE PADRONE j.d.o.o. za proizvodnju i preradu mesa, OIB 13512205268, Ivići 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PADRE PADRONE j.d.o.o. za proizvodnju i preradu mesa</item>
      <item>Financijska agencija (FINA)</item>
      <item>Željko Ivić</item>
      <item>Željko Ivić</item>
      <item>Đorđe Malešević</item>
    </izvorni_sadrzaj>
    <derivirana_varijabla naziv="DomainObject.Predmet.SudioniciListNaziv_1">
      <item>PADRE PADRONE j.d.o.o. za proizvodnju i preradu mesa</item>
      <item>Financijska agencija (FINA)</item>
      <item>Željko Ivić</item>
      <item>Željko Ivić</item>
      <item>Đorđe Malešević</item>
    </derivirana_varijabla>
  </DomainObject.Predmet.SudioniciListNaziv>
  <DomainObject.Predmet.SudioniciListAdressOIB>
    <izvorni_sadrzaj>
      <item>PADRE PADRONE j.d.o.o. za proizvodnju i preradu mesa, OIB 13512205268, Ivići 7,22320 Drinovci</item>
      <item>Financijska agencija (FINA), OIB 85821130368, Ulica grada Vukovara 70,10000 Zagreb</item>
      <item>Željko Ivić, OIB 45381507994, Ivići 7,22320 Drinovci</item>
      <item>Željko Ivić, OIB 45381507994, Ivići 7,22320 Drinovci</item>
      <item>Đorđe Malešević, OIB 40598791206, S. Radića 20,22000 Šibenik</item>
    </izvorni_sadrzaj>
    <derivirana_varijabla naziv="DomainObject.Predmet.SudioniciListAdressOIB_1">
      <item>PADRE PADRONE j.d.o.o. za proizvodnju i preradu mesa, OIB 13512205268, Ivići 7,22320 Drinovci</item>
      <item>Financijska agencija (FINA), OIB 85821130368, Ulica grada Vukovara 70,10000 Zagreb</item>
      <item>Željko Ivić, OIB 45381507994, Ivići 7,22320 Drinovci</item>
      <item>Željko Ivić, OIB 45381507994, Ivići 7,22320 Drinovci</item>
      <item>Đorđe Malešević, OIB 40598791206, S. Radića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13512205268</item>
      <item>, OIB 85821130368</item>
      <item>, OIB 45381507994</item>
      <item>, OIB 45381507994</item>
      <item>, OIB 40598791206</item>
    </izvorni_sadrzaj>
    <derivirana_varijabla naziv="DomainObject.Predmet.SudioniciListNazivOIB_1">
      <item>, OIB 13512205268</item>
      <item>, OIB 85821130368</item>
      <item>, OIB 45381507994</item>
      <item>, OIB 45381507994</item>
      <item>, OIB 40598791206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2021.</izvorni_sadrzaj>
    <derivirana_varijabla naziv="DomainObject.Predmet.DatumPocetkaProcesa_1">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8B34E-3DAD-4DE8-93F6-0A4AA3B6705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120</properties:Words>
  <properties:Characters>626</properties:Characters>
  <properties:Lines>38</properties:Lines>
  <properties:Paragraphs>15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2022-01-11T10:14:00Z</dcterms:created>
  <dc:creator>Ardena Bajlo</dc:creator>
  <cp:lastModifiedBy>Ante Rubelj</cp:lastModifiedBy>
  <cp:lastPrinted>2019-04-16T07:00:00Z</cp:lastPrinted>
  <dcterms:modified xmlns:xsi="http://www.w3.org/2001/XMLSchema-instance" xsi:type="dcterms:W3CDTF">2022-01-12T11:59:00Z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St-187/2021-39 / Zapisnik - Ispitno ročište (1St-187-21 ispitno 12.1.2022.docx)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